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Bookholzberg - Sanierung Heizung - Heizungarbeiten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